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5E564" w14:textId="4845A9E3" w:rsidR="00366749" w:rsidRPr="00D76BAB" w:rsidRDefault="00D76BAB">
      <w:pPr>
        <w:rPr>
          <w:sz w:val="46"/>
          <w:szCs w:val="46"/>
        </w:rPr>
      </w:pPr>
      <w:r w:rsidRPr="00D76BAB">
        <w:rPr>
          <w:sz w:val="46"/>
          <w:szCs w:val="46"/>
        </w:rPr>
        <w:t>MMSP Draft Budget</w:t>
      </w:r>
    </w:p>
    <w:p w14:paraId="26092F57" w14:textId="4E4EFB04" w:rsidR="00D76BAB" w:rsidRPr="00D76BAB" w:rsidRDefault="00D76BAB" w:rsidP="00D76BAB">
      <w:r w:rsidRPr="00D76BAB">
        <w:t>registration: 750</w:t>
      </w:r>
      <w:r>
        <w:t xml:space="preserve"> (Student IEEE member) </w:t>
      </w:r>
    </w:p>
    <w:p w14:paraId="4969DC85" w14:textId="77777777" w:rsidR="00D76BAB" w:rsidRPr="00D76BAB" w:rsidRDefault="00D76BAB" w:rsidP="00D76BAB">
      <w:r w:rsidRPr="00D76BAB">
        <w:t>transport: 350</w:t>
      </w:r>
    </w:p>
    <w:p w14:paraId="7D3DB1D4" w14:textId="77777777" w:rsidR="00D76BAB" w:rsidRPr="00D76BAB" w:rsidRDefault="00D76BAB" w:rsidP="00D76BAB">
      <w:r w:rsidRPr="00D76BAB">
        <w:t>food: 100</w:t>
      </w:r>
    </w:p>
    <w:p w14:paraId="42DC1836" w14:textId="77777777" w:rsidR="00D76BAB" w:rsidRPr="00D76BAB" w:rsidRDefault="00D76BAB" w:rsidP="00D76BAB">
      <w:r w:rsidRPr="00D76BAB">
        <w:t>hotel: 250 for two nights</w:t>
      </w:r>
    </w:p>
    <w:p w14:paraId="1099B5BF" w14:textId="77777777" w:rsidR="00D76BAB" w:rsidRPr="00D76BAB" w:rsidRDefault="00D76BAB" w:rsidP="00D76BAB">
      <w:r w:rsidRPr="00D76BAB">
        <w:rPr>
          <w:b/>
          <w:bCs/>
        </w:rPr>
        <w:t>total: 1450</w:t>
      </w:r>
    </w:p>
    <w:p w14:paraId="331C9DEC" w14:textId="77777777" w:rsidR="00D76BAB" w:rsidRDefault="00D76BAB"/>
    <w:sectPr w:rsidR="00D76B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AB"/>
    <w:rsid w:val="00005E96"/>
    <w:rsid w:val="000570F1"/>
    <w:rsid w:val="000F37B6"/>
    <w:rsid w:val="00135490"/>
    <w:rsid w:val="00153729"/>
    <w:rsid w:val="001923F0"/>
    <w:rsid w:val="001D085F"/>
    <w:rsid w:val="002A3C57"/>
    <w:rsid w:val="00341BDD"/>
    <w:rsid w:val="00366749"/>
    <w:rsid w:val="00561935"/>
    <w:rsid w:val="005E0F30"/>
    <w:rsid w:val="00764E2B"/>
    <w:rsid w:val="007F6EDA"/>
    <w:rsid w:val="00B254A3"/>
    <w:rsid w:val="00B53495"/>
    <w:rsid w:val="00C91002"/>
    <w:rsid w:val="00D76BAB"/>
    <w:rsid w:val="00DC0D97"/>
    <w:rsid w:val="00E25789"/>
    <w:rsid w:val="00E317E3"/>
    <w:rsid w:val="00FA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D6DD79"/>
  <w15:chartTrackingRefBased/>
  <w15:docId w15:val="{FB1C19C6-821B-C540-A93F-A409EE59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76BA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76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76BA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76BA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76BA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76BA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76BA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76BA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76BA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76B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D76B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76BA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D76B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76B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76B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76B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76B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76B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76BA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D76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76BA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D76B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76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D76BA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76BA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76BA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76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D76BA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76B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9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.~WRD0000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Kyungbok</dc:creator>
  <cp:keywords/>
  <dc:description/>
  <cp:lastModifiedBy>Lee, Kyungbok</cp:lastModifiedBy>
  <cp:revision>1</cp:revision>
  <dcterms:created xsi:type="dcterms:W3CDTF">2024-08-28T21:18:00Z</dcterms:created>
  <dcterms:modified xsi:type="dcterms:W3CDTF">2024-08-28T21:19:00Z</dcterms:modified>
</cp:coreProperties>
</file>